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  <w:bookmarkStart w:id="1" w:name="_GoBack"/>
      <w:bookmarkEnd w:id="1"/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</w:r>
      <w:r w:rsidRPr="00D113A0">
        <w:rPr>
          <w:rFonts w:cs="Arial"/>
          <w:szCs w:val="18"/>
        </w:rPr>
        <w:lastRenderedPageBreak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lastRenderedPageBreak/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lastRenderedPageBreak/>
        <w:t>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Projekt umowy Rodo.docx</dmsv2BaseFileName>
    <dmsv2BaseDisplayName xmlns="http://schemas.microsoft.com/sharepoint/v3">Załącznik nr 6 do SWZ - Projekt umowy Rodo</dmsv2BaseDisplayName>
    <dmsv2SWPP2ObjectNumber xmlns="http://schemas.microsoft.com/sharepoint/v3">POST/DYS/OLD/GZ/01813/2026                        </dmsv2SWPP2ObjectNumber>
    <dmsv2SWPP2SumMD5 xmlns="http://schemas.microsoft.com/sharepoint/v3">69ed71044f80c78abc734b962918e9ca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716971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25182199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FJ3FSM7XJ42E-2125144245-27316</_dlc_DocId>
    <_dlc_DocIdUrl xmlns="a19cb1c7-c5c7-46d4-85ae-d83685407bba">
      <Url>https://swpp2.dms.gkpge.pl/sites/43/_layouts/15/DocIdRedir.aspx?ID=FJ3FSM7XJ42E-2125144245-27316</Url>
      <Description>FJ3FSM7XJ42E-2125144245-27316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2.xml><?xml version="1.0" encoding="utf-8"?>
<ds:datastoreItem xmlns:ds="http://schemas.openxmlformats.org/officeDocument/2006/customXml" ds:itemID="{4B16CBCF-ACD2-4158-9B14-A186FA812E3A}"/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EC4F2E2-24F4-4D59-A5AC-5274DB73A068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22</TotalTime>
  <Pages>6</Pages>
  <Words>3111</Words>
  <Characters>18669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21737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Brzeziński Grzegorz [PGE Dystr. O.Łódź]</cp:lastModifiedBy>
  <cp:revision>5</cp:revision>
  <cp:lastPrinted>2025-07-07T05:58:00Z</cp:lastPrinted>
  <dcterms:created xsi:type="dcterms:W3CDTF">2025-09-18T19:31:00Z</dcterms:created>
  <dcterms:modified xsi:type="dcterms:W3CDTF">2025-10-08T07:59:00Z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_dlc_DocIdItemGuid">
    <vt:lpwstr>bc16fb4c-41fc-415b-9aad-bdd2e04a45eb</vt:lpwstr>
  </property>
</Properties>
</file>